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RADCLIF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fl.1478-82)</w:t>
      </w:r>
    </w:p>
    <w:p w:rsidR="00FD3EE5" w:rsidRDefault="00EA67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Clergyman.</w:t>
      </w:r>
      <w:bookmarkStart w:id="0" w:name="_GoBack"/>
      <w:bookmarkEnd w:id="0"/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Stradishall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 (Alumni Cantab. vol.1 part 3 p.415)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1478-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B.Civ.L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Cambridge University.   (ibid.)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1481</w:t>
      </w:r>
      <w:r>
        <w:rPr>
          <w:rFonts w:ascii="Times New Roman" w:hAnsi="Times New Roman" w:cs="Times New Roman"/>
          <w:sz w:val="24"/>
          <w:szCs w:val="24"/>
        </w:rPr>
        <w:tab/>
        <w:t xml:space="preserve">Rector of All Saints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Stanhoe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F57CB">
          <w:rPr>
            <w:rStyle w:val="Hyperlink"/>
            <w:rFonts w:ascii="Times New Roman" w:hAnsi="Times New Roman" w:cs="Times New Roman"/>
            <w:sz w:val="24"/>
            <w:szCs w:val="24"/>
          </w:rPr>
          <w:t>www.stanhoe.org/gallery/picture.php?/224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Mar.1482</w:t>
      </w:r>
      <w:r>
        <w:rPr>
          <w:rFonts w:ascii="Times New Roman" w:hAnsi="Times New Roman" w:cs="Times New Roman"/>
          <w:sz w:val="24"/>
          <w:szCs w:val="24"/>
        </w:rPr>
        <w:tab/>
        <w:t>He was ordained deacon in Norwich Cathedral.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p.415)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>
        <w:rPr>
          <w:rFonts w:ascii="Times New Roman" w:hAnsi="Times New Roman" w:cs="Times New Roman"/>
          <w:sz w:val="24"/>
          <w:szCs w:val="24"/>
        </w:rPr>
        <w:tab/>
        <w:t>He was ordained priest.  (ibid.)</w:t>
      </w: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</w:p>
    <w:p w:rsidR="00FD3EE5" w:rsidRPr="00FD3EE5" w:rsidRDefault="00FD3EE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D3EE5" w:rsidRPr="00FD3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EE5" w:rsidRDefault="00FD3EE5" w:rsidP="00564E3C">
      <w:pPr>
        <w:spacing w:after="0" w:line="240" w:lineRule="auto"/>
      </w:pPr>
      <w:r>
        <w:separator/>
      </w:r>
    </w:p>
  </w:endnote>
  <w:endnote w:type="continuationSeparator" w:id="0">
    <w:p w:rsidR="00FD3EE5" w:rsidRDefault="00FD3E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D3EE5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EE5" w:rsidRDefault="00FD3EE5" w:rsidP="00564E3C">
      <w:pPr>
        <w:spacing w:after="0" w:line="240" w:lineRule="auto"/>
      </w:pPr>
      <w:r>
        <w:separator/>
      </w:r>
    </w:p>
  </w:footnote>
  <w:footnote w:type="continuationSeparator" w:id="0">
    <w:p w:rsidR="00FD3EE5" w:rsidRDefault="00FD3E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5"/>
    <w:rsid w:val="00372DC6"/>
    <w:rsid w:val="00564E3C"/>
    <w:rsid w:val="0064591D"/>
    <w:rsid w:val="00DD5B8A"/>
    <w:rsid w:val="00EA67F3"/>
    <w:rsid w:val="00EB41B8"/>
    <w:rsid w:val="00F14DE1"/>
    <w:rsid w:val="00FD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D77D1"/>
  <w15:chartTrackingRefBased/>
  <w15:docId w15:val="{B1363AAE-2575-44FC-B1A1-E38EC481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D3E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anhoe.org/gallery/picture.php?/2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2016-01-08T22:08:00Z</dcterms:created>
  <dcterms:modified xsi:type="dcterms:W3CDTF">2016-01-08T22:14:00Z</dcterms:modified>
</cp:coreProperties>
</file>